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B0ADB6" w14:textId="77777777" w:rsidR="00325722" w:rsidRDefault="00325722" w:rsidP="00325722">
      <w:pPr>
        <w:pStyle w:val="NoSpacing"/>
      </w:pPr>
      <w:r>
        <w:rPr>
          <w:u w:val="single"/>
        </w:rPr>
        <w:t>William BASSET</w:t>
      </w:r>
      <w:r>
        <w:t xml:space="preserve">       (fl.1483)</w:t>
      </w:r>
    </w:p>
    <w:p w14:paraId="7004EB9E" w14:textId="77777777" w:rsidR="00325722" w:rsidRDefault="00325722" w:rsidP="00325722">
      <w:pPr>
        <w:pStyle w:val="NoSpacing"/>
      </w:pPr>
      <w:r>
        <w:t>Sheriff of Staffordshire.</w:t>
      </w:r>
    </w:p>
    <w:p w14:paraId="07CFF7B3" w14:textId="77777777" w:rsidR="00325722" w:rsidRDefault="00325722" w:rsidP="00325722">
      <w:pPr>
        <w:pStyle w:val="NoSpacing"/>
      </w:pPr>
    </w:p>
    <w:p w14:paraId="505E45B3" w14:textId="062436CA" w:rsidR="00325722" w:rsidRDefault="00325722" w:rsidP="00325722">
      <w:pPr>
        <w:pStyle w:val="NoSpacing"/>
      </w:pPr>
    </w:p>
    <w:p w14:paraId="17C91075" w14:textId="77777777" w:rsidR="004130F9" w:rsidRPr="004130F9" w:rsidRDefault="004130F9" w:rsidP="004130F9">
      <w:pPr>
        <w:spacing w:after="0" w:line="240" w:lineRule="auto"/>
        <w:rPr>
          <w:rFonts w:eastAsia="Calibri"/>
          <w:lang w:val="en-US"/>
        </w:rPr>
      </w:pPr>
      <w:r w:rsidRPr="004130F9">
        <w:rPr>
          <w:rFonts w:eastAsia="Calibri"/>
          <w:lang w:val="en-US"/>
        </w:rPr>
        <w:t>23 Jan.1478</w:t>
      </w:r>
      <w:r w:rsidRPr="004130F9">
        <w:rPr>
          <w:rFonts w:eastAsia="Calibri"/>
          <w:lang w:val="en-US"/>
        </w:rPr>
        <w:tab/>
        <w:t>Thomas Lynge of Burton-on-Trent(q.v.), was pardoned for not appearing</w:t>
      </w:r>
    </w:p>
    <w:p w14:paraId="1789096F" w14:textId="77777777" w:rsidR="004130F9" w:rsidRPr="004130F9" w:rsidRDefault="004130F9" w:rsidP="004130F9">
      <w:pPr>
        <w:spacing w:after="0" w:line="240" w:lineRule="auto"/>
        <w:rPr>
          <w:rFonts w:eastAsia="Calibri"/>
          <w:lang w:val="en-US"/>
        </w:rPr>
      </w:pPr>
      <w:r w:rsidRPr="004130F9">
        <w:rPr>
          <w:rFonts w:eastAsia="Calibri"/>
          <w:lang w:val="en-US"/>
        </w:rPr>
        <w:tab/>
      </w:r>
      <w:r w:rsidRPr="004130F9">
        <w:rPr>
          <w:rFonts w:eastAsia="Calibri"/>
          <w:lang w:val="en-US"/>
        </w:rPr>
        <w:tab/>
        <w:t>to answer him touching a debt of £20.</w:t>
      </w:r>
    </w:p>
    <w:p w14:paraId="3656A53F" w14:textId="1E8F58F1" w:rsidR="004130F9" w:rsidRDefault="004130F9" w:rsidP="004130F9">
      <w:pPr>
        <w:spacing w:after="0" w:line="240" w:lineRule="auto"/>
        <w:rPr>
          <w:rFonts w:eastAsia="Calibri"/>
          <w:lang w:val="en-US"/>
        </w:rPr>
      </w:pPr>
      <w:r w:rsidRPr="004130F9">
        <w:rPr>
          <w:rFonts w:eastAsia="Calibri"/>
          <w:lang w:val="en-US"/>
        </w:rPr>
        <w:tab/>
      </w:r>
      <w:r w:rsidRPr="004130F9">
        <w:rPr>
          <w:rFonts w:eastAsia="Calibri"/>
          <w:lang w:val="en-US"/>
        </w:rPr>
        <w:tab/>
        <w:t>(C.P.R. 1476-85 p.32)</w:t>
      </w:r>
    </w:p>
    <w:p w14:paraId="19397213" w14:textId="4F1E7327" w:rsidR="00A47253" w:rsidRDefault="00A47253" w:rsidP="004130F9">
      <w:pPr>
        <w:spacing w:after="0" w:line="240" w:lineRule="auto"/>
        <w:rPr>
          <w:rFonts w:eastAsia="Calibri"/>
          <w:lang w:val="en-US"/>
        </w:rPr>
      </w:pPr>
      <w:r>
        <w:rPr>
          <w:rFonts w:eastAsia="Calibri"/>
          <w:lang w:val="en-US"/>
        </w:rPr>
        <w:t>23 Feb.</w:t>
      </w:r>
      <w:r>
        <w:rPr>
          <w:rFonts w:eastAsia="Calibri"/>
          <w:lang w:val="en-US"/>
        </w:rPr>
        <w:tab/>
        <w:t>He was on a commission of the peace for Staffordshire. (ibid.p.573)</w:t>
      </w:r>
    </w:p>
    <w:p w14:paraId="1C24A9A5" w14:textId="43B335F6" w:rsidR="00A47253" w:rsidRPr="004130F9" w:rsidRDefault="00A47253" w:rsidP="004130F9">
      <w:pPr>
        <w:spacing w:after="0" w:line="240" w:lineRule="auto"/>
        <w:rPr>
          <w:rFonts w:eastAsia="Calibri"/>
          <w:lang w:val="en-US"/>
        </w:rPr>
      </w:pPr>
      <w:r>
        <w:rPr>
          <w:rFonts w:eastAsia="Calibri"/>
          <w:lang w:val="en-US"/>
        </w:rPr>
        <w:t>11 Nov.1480</w:t>
      </w:r>
      <w:r>
        <w:rPr>
          <w:rFonts w:eastAsia="Calibri"/>
          <w:lang w:val="en-US"/>
        </w:rPr>
        <w:tab/>
      </w:r>
      <w:r>
        <w:rPr>
          <w:rFonts w:eastAsia="Calibri"/>
          <w:lang w:val="en-US"/>
        </w:rPr>
        <w:t>He was on a commission of the peace for Staffordshire. (ibid.p.573)</w:t>
      </w:r>
    </w:p>
    <w:p w14:paraId="4BA4BC4B" w14:textId="77777777" w:rsidR="00325722" w:rsidRDefault="00325722" w:rsidP="00325722">
      <w:pPr>
        <w:pStyle w:val="NoSpacing"/>
      </w:pPr>
      <w:r>
        <w:tab/>
        <w:t>1483</w:t>
      </w:r>
      <w:r>
        <w:tab/>
        <w:t>He made a plaint of debt against John Bradbury of Great Sondon,</w:t>
      </w:r>
    </w:p>
    <w:p w14:paraId="09D8620A" w14:textId="77777777" w:rsidR="00325722" w:rsidRDefault="00325722" w:rsidP="00325722">
      <w:pPr>
        <w:pStyle w:val="NoSpacing"/>
      </w:pPr>
      <w:r>
        <w:tab/>
      </w:r>
      <w:r>
        <w:tab/>
        <w:t>Staffordshire(q.v.), Humphrey Wetwode of Stafford(q.v.) and Lawrence</w:t>
      </w:r>
    </w:p>
    <w:p w14:paraId="4D35D679" w14:textId="77777777" w:rsidR="00325722" w:rsidRDefault="00325722" w:rsidP="00325722">
      <w:pPr>
        <w:pStyle w:val="NoSpacing"/>
      </w:pPr>
      <w:r>
        <w:tab/>
      </w:r>
      <w:r>
        <w:tab/>
        <w:t>Bery of Stafford(q.v.).</w:t>
      </w:r>
    </w:p>
    <w:p w14:paraId="2571CCAE" w14:textId="77777777" w:rsidR="00325722" w:rsidRDefault="00325722" w:rsidP="00325722">
      <w:pPr>
        <w:pStyle w:val="NoSpacing"/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t>)</w:t>
      </w:r>
    </w:p>
    <w:p w14:paraId="4F1B15CC" w14:textId="300048F6" w:rsidR="00A47253" w:rsidRDefault="00A47253" w:rsidP="00325722">
      <w:pPr>
        <w:pStyle w:val="NoSpacing"/>
        <w:rPr>
          <w:rFonts w:eastAsia="Calibri"/>
          <w:lang w:val="en-US"/>
        </w:rPr>
      </w:pPr>
      <w:r>
        <w:t>26 Jun.</w:t>
      </w:r>
      <w:r>
        <w:tab/>
      </w:r>
      <w:r>
        <w:tab/>
      </w:r>
      <w:r>
        <w:rPr>
          <w:rFonts w:eastAsia="Calibri"/>
          <w:lang w:val="en-US"/>
        </w:rPr>
        <w:t xml:space="preserve">He was on a commission of the peace for Staffordshire. </w:t>
      </w:r>
    </w:p>
    <w:p w14:paraId="795E750E" w14:textId="32DDDEA6" w:rsidR="00A47253" w:rsidRDefault="00A47253" w:rsidP="00325722">
      <w:pPr>
        <w:pStyle w:val="NoSpacing"/>
      </w:pPr>
      <w:r>
        <w:rPr>
          <w:rFonts w:eastAsia="Calibri"/>
          <w:lang w:val="en-US"/>
        </w:rPr>
        <w:tab/>
      </w:r>
      <w:r>
        <w:rPr>
          <w:rFonts w:eastAsia="Calibri"/>
          <w:lang w:val="en-US"/>
        </w:rPr>
        <w:tab/>
        <w:t>(C.P.R. 1476 – 85 0.573)</w:t>
      </w:r>
    </w:p>
    <w:p w14:paraId="19C5F832" w14:textId="77777777" w:rsidR="00325722" w:rsidRDefault="00325722" w:rsidP="00325722">
      <w:pPr>
        <w:pStyle w:val="NoSpacing"/>
      </w:pPr>
    </w:p>
    <w:p w14:paraId="5CD02FAE" w14:textId="60AF679B" w:rsidR="00325722" w:rsidRDefault="00325722" w:rsidP="00325722">
      <w:pPr>
        <w:pStyle w:val="NoSpacing"/>
      </w:pPr>
    </w:p>
    <w:p w14:paraId="39E2EEB6" w14:textId="77F4DECE" w:rsidR="004130F9" w:rsidRDefault="004130F9" w:rsidP="00325722">
      <w:pPr>
        <w:pStyle w:val="NoSpacing"/>
      </w:pPr>
      <w:r>
        <w:t>21 January 2021</w:t>
      </w:r>
    </w:p>
    <w:p w14:paraId="17DF58D4" w14:textId="0FDB9B9F" w:rsidR="00A47253" w:rsidRDefault="00A47253" w:rsidP="00325722">
      <w:pPr>
        <w:pStyle w:val="NoSpacing"/>
      </w:pPr>
      <w:r>
        <w:t>19 October 2024</w:t>
      </w:r>
    </w:p>
    <w:p w14:paraId="39C2133B" w14:textId="77777777" w:rsidR="00A47253" w:rsidRPr="00E71FC3" w:rsidRDefault="00A47253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18752B" w14:textId="77777777" w:rsidR="00325722" w:rsidRDefault="00325722" w:rsidP="00E71FC3">
      <w:pPr>
        <w:spacing w:after="0" w:line="240" w:lineRule="auto"/>
      </w:pPr>
      <w:r>
        <w:separator/>
      </w:r>
    </w:p>
  </w:endnote>
  <w:endnote w:type="continuationSeparator" w:id="0">
    <w:p w14:paraId="0E5187AE" w14:textId="77777777" w:rsidR="00325722" w:rsidRDefault="0032572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9C641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68A349" w14:textId="77777777" w:rsidR="00325722" w:rsidRDefault="00325722" w:rsidP="00E71FC3">
      <w:pPr>
        <w:spacing w:after="0" w:line="240" w:lineRule="auto"/>
      </w:pPr>
      <w:r>
        <w:separator/>
      </w:r>
    </w:p>
  </w:footnote>
  <w:footnote w:type="continuationSeparator" w:id="0">
    <w:p w14:paraId="7A0897C2" w14:textId="77777777" w:rsidR="00325722" w:rsidRDefault="0032572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722"/>
    <w:rsid w:val="001A7C09"/>
    <w:rsid w:val="00325722"/>
    <w:rsid w:val="004130F9"/>
    <w:rsid w:val="00577BD5"/>
    <w:rsid w:val="00656CBA"/>
    <w:rsid w:val="006A1F77"/>
    <w:rsid w:val="006D41E4"/>
    <w:rsid w:val="00733BE7"/>
    <w:rsid w:val="00A4725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4FFC3"/>
  <w15:chartTrackingRefBased/>
  <w15:docId w15:val="{EB69B470-3146-4408-9316-E54AFA595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257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2017-02-06T21:52:00Z</dcterms:created>
  <dcterms:modified xsi:type="dcterms:W3CDTF">2024-10-19T19:54:00Z</dcterms:modified>
</cp:coreProperties>
</file>